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0BF741F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0E07D8">
        <w:rPr>
          <w:b/>
          <w:noProof/>
          <w:sz w:val="24"/>
        </w:rPr>
        <w:t>9-e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661E3">
        <w:rPr>
          <w:b/>
          <w:noProof/>
          <w:sz w:val="24"/>
        </w:rPr>
        <w:t>201762</w:t>
      </w:r>
    </w:p>
    <w:p w14:paraId="27B8A7D4" w14:textId="06FCF614" w:rsidR="006A45BA" w:rsidRPr="006A45BA" w:rsidRDefault="000E07D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7035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 14</w:t>
      </w:r>
      <w:r w:rsidR="00E70355">
        <w:rPr>
          <w:b/>
          <w:noProof/>
          <w:sz w:val="24"/>
        </w:rPr>
        <w:t>-1</w:t>
      </w:r>
      <w:r>
        <w:rPr>
          <w:b/>
          <w:noProof/>
          <w:sz w:val="24"/>
        </w:rPr>
        <w:t>8</w:t>
      </w:r>
      <w:r w:rsidR="00E70355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280C191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E07D8">
        <w:rPr>
          <w:rFonts w:ascii="Arial" w:eastAsia="Batang" w:hAnsi="Arial"/>
          <w:b/>
          <w:lang w:val="en-US" w:eastAsia="zh-CN"/>
        </w:rPr>
        <w:t>Nokia, Nokia Shanghai Bell</w:t>
      </w:r>
    </w:p>
    <w:p w14:paraId="7E2B4177" w14:textId="6C28A7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A6A06">
        <w:rPr>
          <w:rFonts w:ascii="Arial" w:eastAsia="Batang" w:hAnsi="Arial" w:cs="Arial"/>
          <w:b/>
          <w:lang w:eastAsia="zh-CN"/>
        </w:rPr>
        <w:t>Revised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7AEE3E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07D8">
        <w:rPr>
          <w:rFonts w:ascii="Arial" w:eastAsia="Batang" w:hAnsi="Arial"/>
          <w:b/>
          <w:lang w:eastAsia="zh-CN"/>
        </w:rPr>
        <w:t>9.8.</w:t>
      </w:r>
      <w:r w:rsidR="00EA6A06">
        <w:rPr>
          <w:rFonts w:ascii="Arial" w:eastAsia="Batang" w:hAnsi="Arial"/>
          <w:b/>
          <w:lang w:eastAsia="zh-CN"/>
        </w:rPr>
        <w:t>4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r w:rsidR="0003721F" w:rsidRPr="00D24232">
        <w:t xml:space="preserve">sufficient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7BA5AF7B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</w:t>
      </w:r>
      <w:r w:rsidR="00482E2A">
        <w:t>is limited to FR1</w:t>
      </w:r>
      <w:r w:rsidR="003F4351">
        <w:t>,</w:t>
      </w:r>
      <w:r w:rsidR="00482E2A">
        <w:t xml:space="preserve"> and </w:t>
      </w:r>
      <w:r w:rsidRPr="00D11DA6">
        <w:t xml:space="preserve">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1DCD8991" w:rsidR="00B655F5" w:rsidRDefault="00B655F5" w:rsidP="00B655F5">
      <w:pPr>
        <w:numPr>
          <w:ilvl w:val="1"/>
          <w:numId w:val="8"/>
        </w:numPr>
        <w:spacing w:after="0"/>
      </w:pPr>
      <w:r>
        <w:t>PDCCH of SCell scheduling PDSCH</w:t>
      </w:r>
      <w:r w:rsidR="00AF030E">
        <w:t xml:space="preserve"> or PUSCH</w:t>
      </w:r>
      <w:r>
        <w:t xml:space="preserve"> on P(S)Cell</w:t>
      </w:r>
    </w:p>
    <w:p w14:paraId="76A98B3A" w14:textId="02EAF329" w:rsidR="005E5E07" w:rsidRDefault="002A0527" w:rsidP="005E5E07">
      <w:pPr>
        <w:numPr>
          <w:ilvl w:val="1"/>
          <w:numId w:val="8"/>
        </w:numPr>
        <w:spacing w:after="0"/>
      </w:pPr>
      <w:r>
        <w:t xml:space="preserve">Study, and if agreed specify </w:t>
      </w:r>
      <w:r w:rsidR="00B655F5">
        <w:t>PDCCH of P(S)Cell/SCell scheduling PDSCH on multiple cells</w:t>
      </w:r>
      <w:r w:rsidR="002F0F70">
        <w:t xml:space="preserve"> using a single DCI</w:t>
      </w:r>
    </w:p>
    <w:p w14:paraId="21C04533" w14:textId="66ED17EC" w:rsidR="002F0F70" w:rsidRDefault="002F0F70" w:rsidP="002F0F70">
      <w:pPr>
        <w:numPr>
          <w:ilvl w:val="2"/>
          <w:numId w:val="8"/>
        </w:numPr>
        <w:spacing w:after="0"/>
      </w:pPr>
      <w:r>
        <w:t>The number of cells can be scheduled at once is limited to 2</w:t>
      </w:r>
    </w:p>
    <w:p w14:paraId="30BBB3C5" w14:textId="3ED0FB7B" w:rsidR="00357920" w:rsidRDefault="00481BF3" w:rsidP="002F0F70">
      <w:pPr>
        <w:numPr>
          <w:ilvl w:val="2"/>
          <w:numId w:val="8"/>
        </w:numPr>
        <w:spacing w:after="0"/>
      </w:pPr>
      <w:r>
        <w:t>The increase in DCI size should be minimized</w:t>
      </w:r>
    </w:p>
    <w:p w14:paraId="77D4C0E7" w14:textId="77777777" w:rsidR="00CF142B" w:rsidRDefault="00CF142B" w:rsidP="00CF142B">
      <w:pPr>
        <w:pStyle w:val="ListParagraph"/>
        <w:numPr>
          <w:ilvl w:val="0"/>
          <w:numId w:val="8"/>
        </w:numPr>
        <w:rPr>
          <w:sz w:val="20"/>
          <w:szCs w:val="20"/>
          <w:lang w:val="en-GB" w:eastAsia="en-US"/>
        </w:rPr>
      </w:pPr>
      <w:r w:rsidRPr="003D3D9A">
        <w:rPr>
          <w:sz w:val="20"/>
          <w:szCs w:val="20"/>
          <w:lang w:val="en-GB" w:eastAsia="en-US"/>
        </w:rPr>
        <w:t>Enabling the NR</w:t>
      </w:r>
      <w:r>
        <w:rPr>
          <w:sz w:val="20"/>
          <w:szCs w:val="20"/>
          <w:lang w:val="en-GB" w:eastAsia="en-US"/>
        </w:rPr>
        <w:t xml:space="preserve"> </w:t>
      </w:r>
      <w:r w:rsidRPr="003D3D9A">
        <w:rPr>
          <w:sz w:val="20"/>
          <w:szCs w:val="20"/>
          <w:lang w:val="en-GB" w:eastAsia="en-US"/>
        </w:rPr>
        <w:t>PDCCH configuration to overlap the LTE CRS in a DSS carrier</w:t>
      </w:r>
      <w:r>
        <w:rPr>
          <w:sz w:val="20"/>
          <w:szCs w:val="20"/>
          <w:lang w:val="en-GB" w:eastAsia="en-US"/>
        </w:rPr>
        <w:t xml:space="preserve"> [RAN1]</w:t>
      </w:r>
    </w:p>
    <w:p w14:paraId="724C653D" w14:textId="60221205" w:rsidR="00CF142B" w:rsidRPr="00CF142B" w:rsidRDefault="00045344" w:rsidP="00CF142B">
      <w:pPr>
        <w:pStyle w:val="ListParagraph"/>
        <w:numPr>
          <w:ilvl w:val="1"/>
          <w:numId w:val="8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Specify that the </w:t>
      </w:r>
      <w:r w:rsidR="00CF142B" w:rsidRPr="003D3D9A">
        <w:rPr>
          <w:sz w:val="20"/>
          <w:szCs w:val="20"/>
          <w:lang w:val="en-GB" w:eastAsia="en-US"/>
        </w:rPr>
        <w:t xml:space="preserve">NR PDCCH and </w:t>
      </w:r>
      <w:r w:rsidR="002104B6">
        <w:rPr>
          <w:sz w:val="20"/>
          <w:szCs w:val="20"/>
          <w:lang w:val="en-GB" w:eastAsia="en-US"/>
        </w:rPr>
        <w:t xml:space="preserve">the </w:t>
      </w:r>
      <w:bookmarkStart w:id="0" w:name="_GoBack"/>
      <w:bookmarkEnd w:id="0"/>
      <w:r w:rsidR="00CF142B" w:rsidRPr="003D3D9A">
        <w:rPr>
          <w:sz w:val="20"/>
          <w:szCs w:val="20"/>
          <w:lang w:val="en-GB" w:eastAsia="en-US"/>
        </w:rPr>
        <w:t>NR PDCCH RM-RS overlapping with the LTE CRS are not transmitted</w:t>
      </w:r>
    </w:p>
    <w:p w14:paraId="41BD9814" w14:textId="5F6BAC14" w:rsidR="00E372E5" w:rsidRDefault="00E372E5" w:rsidP="00FA7292">
      <w:pPr>
        <w:numPr>
          <w:ilvl w:val="0"/>
          <w:numId w:val="8"/>
        </w:numPr>
        <w:spacing w:after="0"/>
      </w:pPr>
      <w:bookmarkStart w:id="1" w:name="_Hlk27038352"/>
      <w:r>
        <w:t xml:space="preserve">Note: The </w:t>
      </w:r>
      <w:r w:rsidR="00C36B0A">
        <w:t xml:space="preserve">total </w:t>
      </w:r>
      <w:r w:rsidR="00C0274C">
        <w:t>PDCCH blind decoding budget should not be changed</w:t>
      </w:r>
      <w:r w:rsidR="00C36B0A">
        <w:t xml:space="preserve"> as a result of</w:t>
      </w:r>
      <w:r w:rsidR="00A506A2">
        <w:t xml:space="preserve"> </w:t>
      </w:r>
      <w:r w:rsidR="00C36B0A">
        <w:t>this work</w:t>
      </w:r>
    </w:p>
    <w:bookmarkEnd w:id="1"/>
    <w:p w14:paraId="610142AF" w14:textId="11ECBA8E" w:rsidR="005E5E07" w:rsidRDefault="005E5E07" w:rsidP="00FA7292">
      <w:pPr>
        <w:numPr>
          <w:ilvl w:val="0"/>
          <w:numId w:val="8"/>
        </w:numPr>
        <w:spacing w:after="0"/>
      </w:pPr>
      <w:r>
        <w:t xml:space="preserve">Note: These enhancements </w:t>
      </w:r>
      <w:r w:rsidR="000865ED">
        <w:t xml:space="preserve">are not specific to DSS and are </w:t>
      </w:r>
      <w:r>
        <w:t>generally applicable to cross-carrier scheduling in carrier aggregation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03DE71C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08E39F63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1F664B9E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3800064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048A0572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3DFFA6A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050F8F" w:rsidRPr="004A5B3E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78DD31C3" w:rsidR="00050F8F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613D831E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0FDC097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050F8F" w:rsidRPr="004A5B3E" w:rsidRDefault="00050F8F" w:rsidP="00050F8F">
            <w:pPr>
              <w:spacing w:after="0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050F8F" w:rsidRPr="004A5B3E" w:rsidRDefault="00050F8F" w:rsidP="00050F8F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050F8F" w:rsidRPr="004A5B3E" w:rsidRDefault="00050F8F" w:rsidP="00050F8F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50746443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>
        <w:rPr>
          <w:b/>
        </w:rPr>
        <w:t>Ravikiran Nory</w:t>
      </w:r>
    </w:p>
    <w:p w14:paraId="5C231F0F" w14:textId="77777777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Pr="00410D80">
        <w:rPr>
          <w:b/>
        </w:rPr>
        <w:t>Ericsson</w:t>
      </w:r>
    </w:p>
    <w:p w14:paraId="4A6B7B29" w14:textId="3B0B67FD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hyperlink r:id="rId14" w:history="1">
        <w:r w:rsidRPr="00446A56">
          <w:rPr>
            <w:rStyle w:val="Hyperlink"/>
            <w:b/>
          </w:rPr>
          <w:t>ravikiran.nory@ericsson.com</w:t>
        </w:r>
      </w:hyperlink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r>
              <w:t>Verizon</w:t>
            </w: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</w:pPr>
            <w:r>
              <w:t>Lenovo</w:t>
            </w: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05827242" w:rsidR="006F24E8" w:rsidRDefault="006F24E8" w:rsidP="001C5C86">
            <w:pPr>
              <w:pStyle w:val="TAL"/>
            </w:pPr>
            <w:r>
              <w:t>Motorola</w:t>
            </w:r>
            <w:r w:rsidR="003A5F3C">
              <w:t xml:space="preserve"> Mobility</w:t>
            </w: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r>
              <w:t>Sharp</w:t>
            </w: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r>
              <w:t>Softbank</w:t>
            </w: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r>
              <w:t>Telefonica</w:t>
            </w:r>
          </w:p>
        </w:tc>
      </w:tr>
      <w:tr w:rsidR="00CA7817" w14:paraId="0574D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</w:pPr>
            <w:r>
              <w:t>Deutsche Telekom</w:t>
            </w:r>
          </w:p>
        </w:tc>
      </w:tr>
      <w:tr w:rsidR="00C3071E" w14:paraId="32126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F7A0" w14:textId="5594B967" w:rsidR="00C3071E" w:rsidRDefault="00C3071E" w:rsidP="001C5C86">
            <w:pPr>
              <w:pStyle w:val="TAL"/>
            </w:pPr>
            <w:r>
              <w:t>Qualcomm</w:t>
            </w:r>
          </w:p>
        </w:tc>
      </w:tr>
      <w:tr w:rsidR="00C3071E" w14:paraId="11374C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D5A8B" w14:textId="303092F4" w:rsidR="00C3071E" w:rsidRDefault="00C3071E" w:rsidP="001C5C86">
            <w:pPr>
              <w:pStyle w:val="TAL"/>
            </w:pPr>
            <w:r>
              <w:t>Nokia</w:t>
            </w:r>
          </w:p>
        </w:tc>
      </w:tr>
      <w:tr w:rsidR="00C3071E" w14:paraId="72CE24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C8EC6" w14:textId="5EA513C7" w:rsidR="00C3071E" w:rsidRDefault="00C3071E" w:rsidP="001C5C86">
            <w:pPr>
              <w:pStyle w:val="TAL"/>
            </w:pPr>
            <w:r>
              <w:t>Nokia Shanghai Bell</w:t>
            </w:r>
          </w:p>
        </w:tc>
      </w:tr>
      <w:tr w:rsidR="00121CB8" w14:paraId="39DCFD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9E2ACE" w14:textId="1FFD7155" w:rsidR="00121CB8" w:rsidRDefault="00121CB8" w:rsidP="001C5C86">
            <w:pPr>
              <w:pStyle w:val="TAL"/>
            </w:pPr>
            <w:r>
              <w:t>Dish</w:t>
            </w:r>
          </w:p>
        </w:tc>
      </w:tr>
      <w:tr w:rsidR="00594DED" w14:paraId="4BC968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7B5E2" w14:textId="636E13F0" w:rsidR="00594DED" w:rsidRDefault="00594DED" w:rsidP="001C5C86">
            <w:pPr>
              <w:pStyle w:val="TAL"/>
            </w:pPr>
            <w:r>
              <w:t>Telia Company</w:t>
            </w:r>
          </w:p>
        </w:tc>
      </w:tr>
      <w:tr w:rsidR="00594DED" w14:paraId="39BDA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E263C" w14:textId="1B1523C6" w:rsidR="00594DED" w:rsidRDefault="00594DED" w:rsidP="001C5C86">
            <w:pPr>
              <w:pStyle w:val="TAL"/>
            </w:pPr>
            <w:r w:rsidRPr="00594DED">
              <w:t>Sierra Wireless</w:t>
            </w:r>
          </w:p>
        </w:tc>
      </w:tr>
      <w:tr w:rsidR="00594DED" w14:paraId="0080AB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43E23" w14:textId="63A5D748" w:rsidR="00594DED" w:rsidRPr="00594DED" w:rsidRDefault="00594DED" w:rsidP="001C5C86">
            <w:pPr>
              <w:pStyle w:val="TAL"/>
            </w:pPr>
            <w:r>
              <w:t>Sprint</w:t>
            </w:r>
          </w:p>
        </w:tc>
      </w:tr>
      <w:tr w:rsidR="00594DED" w14:paraId="4B6CF3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3B96B" w14:textId="31100C44" w:rsidR="00594DED" w:rsidRDefault="00594DED" w:rsidP="001C5C86">
            <w:pPr>
              <w:pStyle w:val="TAL"/>
            </w:pPr>
            <w:r>
              <w:t>Vodafone</w:t>
            </w:r>
          </w:p>
        </w:tc>
      </w:tr>
      <w:tr w:rsidR="00AF117C" w14:paraId="321D6E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657A6" w14:textId="02C64AC3" w:rsidR="00AF117C" w:rsidRDefault="00AF117C" w:rsidP="001C5C86">
            <w:pPr>
              <w:pStyle w:val="TAL"/>
            </w:pPr>
            <w:r>
              <w:t>Telstra</w:t>
            </w:r>
          </w:p>
        </w:tc>
      </w:tr>
      <w:tr w:rsidR="00C514D5" w14:paraId="03A4FC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60B8F8" w14:textId="360AB7FC" w:rsidR="00C514D5" w:rsidRDefault="00C514D5" w:rsidP="001C5C86">
            <w:pPr>
              <w:pStyle w:val="TAL"/>
            </w:pPr>
            <w:r>
              <w:t>Orange</w:t>
            </w:r>
          </w:p>
        </w:tc>
      </w:tr>
      <w:tr w:rsidR="00F67EE2" w14:paraId="1DEAF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0564A" w14:textId="5FD7E680" w:rsidR="00F67EE2" w:rsidRDefault="00F67EE2" w:rsidP="001C5C86">
            <w:pPr>
              <w:pStyle w:val="TAL"/>
            </w:pPr>
            <w:r>
              <w:t>T-Mobile</w:t>
            </w:r>
          </w:p>
        </w:tc>
      </w:tr>
      <w:tr w:rsidR="001C4F0A" w14:paraId="2C92D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B9A80" w14:textId="7E989D0B" w:rsidR="001C4F0A" w:rsidRDefault="001C4F0A" w:rsidP="001C5C86">
            <w:pPr>
              <w:pStyle w:val="TAL"/>
            </w:pPr>
            <w:r>
              <w:t>Huawei</w:t>
            </w:r>
          </w:p>
        </w:tc>
      </w:tr>
      <w:tr w:rsidR="001C4F0A" w14:paraId="6F84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B2E85" w14:textId="6639510C" w:rsidR="001C4F0A" w:rsidRDefault="001C4F0A" w:rsidP="001C5C86">
            <w:pPr>
              <w:pStyle w:val="TAL"/>
            </w:pPr>
            <w:r>
              <w:t>HiSilicon</w:t>
            </w:r>
          </w:p>
        </w:tc>
      </w:tr>
      <w:tr w:rsidR="001C4F0A" w14:paraId="39D911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8FEF0" w14:textId="1C24D42E" w:rsidR="001C4F0A" w:rsidRDefault="001C4F0A" w:rsidP="001C5C86">
            <w:pPr>
              <w:pStyle w:val="TAL"/>
            </w:pPr>
            <w:r>
              <w:t>China Telecom</w:t>
            </w:r>
          </w:p>
        </w:tc>
      </w:tr>
      <w:tr w:rsidR="0038439F" w14:paraId="2306E8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73B32" w14:textId="33CE4C38" w:rsidR="0038439F" w:rsidRDefault="0038439F" w:rsidP="001C5C86">
            <w:pPr>
              <w:pStyle w:val="TAL"/>
            </w:pPr>
            <w:r>
              <w:t>CMCC</w:t>
            </w:r>
          </w:p>
        </w:tc>
      </w:tr>
      <w:tr w:rsidR="0038439F" w14:paraId="19FE4D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683E2" w14:textId="08EA0E9F" w:rsidR="00B94AAA" w:rsidRDefault="0038439F" w:rsidP="001C5C86">
            <w:pPr>
              <w:pStyle w:val="TAL"/>
            </w:pPr>
            <w:r>
              <w:t>China Unicom</w:t>
            </w:r>
          </w:p>
        </w:tc>
      </w:tr>
      <w:tr w:rsidR="00B94AAA" w14:paraId="4AAA47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9726" w14:textId="4157D996" w:rsidR="00B94AAA" w:rsidRDefault="00B94AAA" w:rsidP="001C5C86">
            <w:pPr>
              <w:pStyle w:val="TAL"/>
            </w:pPr>
            <w:r w:rsidRPr="00B94AAA">
              <w:t>BOUYGUES Telecom</w:t>
            </w:r>
          </w:p>
        </w:tc>
      </w:tr>
      <w:tr w:rsidR="00BA14E7" w14:paraId="096421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B68DA1" w14:textId="072288E0" w:rsidR="00BA14E7" w:rsidRPr="00B94AAA" w:rsidRDefault="000F371A" w:rsidP="001C5C86">
            <w:pPr>
              <w:pStyle w:val="TAL"/>
            </w:pPr>
            <w:r>
              <w:t>BT</w:t>
            </w:r>
          </w:p>
        </w:tc>
      </w:tr>
      <w:tr w:rsidR="000F371A" w14:paraId="1C68CF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C4390" w14:textId="64F35C03" w:rsidR="000F371A" w:rsidRDefault="000F371A" w:rsidP="000F371A">
            <w:pPr>
              <w:pStyle w:val="TAL"/>
            </w:pPr>
            <w:r>
              <w:t>Vivo</w:t>
            </w:r>
          </w:p>
        </w:tc>
      </w:tr>
      <w:tr w:rsidR="000F371A" w14:paraId="25570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95D8E" w14:textId="1631FDE5" w:rsidR="000F371A" w:rsidRDefault="000F371A" w:rsidP="000F371A">
            <w:pPr>
              <w:pStyle w:val="TAL"/>
            </w:pPr>
            <w:r>
              <w:t>CATT</w:t>
            </w:r>
          </w:p>
        </w:tc>
      </w:tr>
      <w:tr w:rsidR="004E7C29" w14:paraId="0B8473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7A57BB" w14:textId="69A53420" w:rsidR="004E7C29" w:rsidRDefault="004E7C29" w:rsidP="000F371A">
            <w:pPr>
              <w:pStyle w:val="TAL"/>
            </w:pPr>
            <w:r w:rsidRPr="004E7C29">
              <w:t>TCL Communications</w:t>
            </w:r>
          </w:p>
        </w:tc>
      </w:tr>
      <w:tr w:rsidR="00F00D31" w14:paraId="5885EA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5BAA3" w14:textId="54ED793F" w:rsidR="00F00D31" w:rsidRPr="004E7C29" w:rsidRDefault="00F00D31" w:rsidP="000F371A">
            <w:pPr>
              <w:pStyle w:val="TAL"/>
            </w:pPr>
            <w:r>
              <w:t>AT&amp;T</w:t>
            </w:r>
          </w:p>
        </w:tc>
      </w:tr>
      <w:tr w:rsidR="004833EB" w14:paraId="066910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79E84" w14:textId="66051146" w:rsidR="004833EB" w:rsidRDefault="004833EB" w:rsidP="000F371A">
            <w:pPr>
              <w:pStyle w:val="TAL"/>
            </w:pPr>
            <w:r>
              <w:t>ZTE</w:t>
            </w:r>
          </w:p>
        </w:tc>
      </w:tr>
      <w:tr w:rsidR="000756D7" w14:paraId="48C5D0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3545DB" w14:textId="29A5763E" w:rsidR="000756D7" w:rsidRDefault="000756D7" w:rsidP="000F371A">
            <w:pPr>
              <w:pStyle w:val="TAL"/>
            </w:pPr>
            <w:r>
              <w:t>Samsung</w:t>
            </w: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FE2EB" w14:textId="77777777" w:rsidR="00B022FF" w:rsidRDefault="00B022FF">
      <w:r>
        <w:separator/>
      </w:r>
    </w:p>
  </w:endnote>
  <w:endnote w:type="continuationSeparator" w:id="0">
    <w:p w14:paraId="498CAEAF" w14:textId="77777777" w:rsidR="00B022FF" w:rsidRDefault="00B022FF">
      <w:r>
        <w:continuationSeparator/>
      </w:r>
    </w:p>
  </w:endnote>
  <w:endnote w:type="continuationNotice" w:id="1">
    <w:p w14:paraId="316D4BCE" w14:textId="77777777" w:rsidR="00B022FF" w:rsidRDefault="00B022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3692F" w14:textId="77777777" w:rsidR="00B022FF" w:rsidRDefault="00B022FF">
      <w:r>
        <w:separator/>
      </w:r>
    </w:p>
  </w:footnote>
  <w:footnote w:type="continuationSeparator" w:id="0">
    <w:p w14:paraId="402711F4" w14:textId="77777777" w:rsidR="00B022FF" w:rsidRDefault="00B022FF">
      <w:r>
        <w:continuationSeparator/>
      </w:r>
    </w:p>
  </w:footnote>
  <w:footnote w:type="continuationNotice" w:id="1">
    <w:p w14:paraId="36B1DF3C" w14:textId="77777777" w:rsidR="00B022FF" w:rsidRDefault="00B022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45344"/>
    <w:rsid w:val="00050F8F"/>
    <w:rsid w:val="00052BF8"/>
    <w:rsid w:val="00057116"/>
    <w:rsid w:val="00064CB2"/>
    <w:rsid w:val="000661E3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07D8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A4192"/>
    <w:rsid w:val="001C4F0A"/>
    <w:rsid w:val="001C5C86"/>
    <w:rsid w:val="001C718D"/>
    <w:rsid w:val="001E14C4"/>
    <w:rsid w:val="001F7EB4"/>
    <w:rsid w:val="002000C2"/>
    <w:rsid w:val="00205F25"/>
    <w:rsid w:val="002061BA"/>
    <w:rsid w:val="002104B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B3B16"/>
    <w:rsid w:val="002C1C50"/>
    <w:rsid w:val="002D4255"/>
    <w:rsid w:val="002D4824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2DA6"/>
    <w:rsid w:val="003C6DA6"/>
    <w:rsid w:val="003D2781"/>
    <w:rsid w:val="003D62A9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437F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2E2A"/>
    <w:rsid w:val="004833EB"/>
    <w:rsid w:val="004876B9"/>
    <w:rsid w:val="00493A79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EC3"/>
    <w:rsid w:val="00594DE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A56AE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4116"/>
    <w:rsid w:val="00AD77C4"/>
    <w:rsid w:val="00AE25BF"/>
    <w:rsid w:val="00AE50F1"/>
    <w:rsid w:val="00AF030E"/>
    <w:rsid w:val="00AF0C13"/>
    <w:rsid w:val="00AF117C"/>
    <w:rsid w:val="00AF3622"/>
    <w:rsid w:val="00B022FF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B5EBF"/>
    <w:rsid w:val="00BC642A"/>
    <w:rsid w:val="00BF7C9D"/>
    <w:rsid w:val="00C01E8C"/>
    <w:rsid w:val="00C0274C"/>
    <w:rsid w:val="00C02DF6"/>
    <w:rsid w:val="00C03E01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142B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A6A06"/>
    <w:rsid w:val="00EB539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CF142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CF142B"/>
    <w:rPr>
      <w:rFonts w:eastAsia="SimSun"/>
      <w:sz w:val="24"/>
      <w:szCs w:val="24"/>
      <w:lang w:val="fi-F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vikiran.nory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28E4E6-7F1C-4FB3-B3E3-A8669E5E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5</cp:revision>
  <cp:lastPrinted>2000-02-29T10:31:00Z</cp:lastPrinted>
  <dcterms:created xsi:type="dcterms:W3CDTF">2020-09-07T19:28:00Z</dcterms:created>
  <dcterms:modified xsi:type="dcterms:W3CDTF">2020-09-07T21:31:00Z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